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8971" w14:textId="77777777" w:rsidR="008913DF" w:rsidRPr="00690BA6" w:rsidRDefault="008913DF" w:rsidP="008913DF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MARKE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75A5B5AC" w14:textId="77777777" w:rsidR="008913DF" w:rsidRDefault="008913DF" w:rsidP="008913D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713790FA" w14:textId="77777777" w:rsidR="008913DF" w:rsidRDefault="008913DF" w:rsidP="008913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C1ACA5" w14:textId="77777777" w:rsidR="008913DF" w:rsidRDefault="008913DF" w:rsidP="008913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093073" w14:textId="77777777" w:rsidR="008913DF" w:rsidRDefault="008913DF" w:rsidP="008913DF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Thomas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Taplegh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0B948505" w14:textId="77777777" w:rsidR="008913DF" w:rsidRDefault="008913DF" w:rsidP="008913DF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m.7,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5BBFD11B" w14:textId="77777777" w:rsidR="008913DF" w:rsidRDefault="008913DF" w:rsidP="008913DF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68C5CCCD" w14:textId="77777777" w:rsidR="008913DF" w:rsidRDefault="008913DF" w:rsidP="008913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4EC611" w14:textId="77777777" w:rsidR="008913DF" w:rsidRDefault="008913DF" w:rsidP="008913D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113BBC" w14:textId="77777777" w:rsidR="008913DF" w:rsidRDefault="008913DF" w:rsidP="008913D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July 2021</w:t>
      </w:r>
    </w:p>
    <w:p w14:paraId="3EBF99E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245D2" w14:textId="77777777" w:rsidR="008913DF" w:rsidRDefault="008913DF" w:rsidP="009139A6">
      <w:r>
        <w:separator/>
      </w:r>
    </w:p>
  </w:endnote>
  <w:endnote w:type="continuationSeparator" w:id="0">
    <w:p w14:paraId="5BDD26AC" w14:textId="77777777" w:rsidR="008913DF" w:rsidRDefault="008913D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F221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2155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8D6E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104D8" w14:textId="77777777" w:rsidR="008913DF" w:rsidRDefault="008913DF" w:rsidP="009139A6">
      <w:r>
        <w:separator/>
      </w:r>
    </w:p>
  </w:footnote>
  <w:footnote w:type="continuationSeparator" w:id="0">
    <w:p w14:paraId="223B572F" w14:textId="77777777" w:rsidR="008913DF" w:rsidRDefault="008913D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F00E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1AF4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55BC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3DF"/>
    <w:rsid w:val="000666E0"/>
    <w:rsid w:val="002510B7"/>
    <w:rsid w:val="005C130B"/>
    <w:rsid w:val="00826F5C"/>
    <w:rsid w:val="008913DF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A1DD87"/>
  <w15:chartTrackingRefBased/>
  <w15:docId w15:val="{14081F77-8E65-4811-B6A3-F560C7670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2021-09-05T19:42:00Z</dcterms:created>
  <dcterms:modified xsi:type="dcterms:W3CDTF">2021-09-05T19:42:00Z</dcterms:modified>
</cp:coreProperties>
</file>